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32A" w:rsidRPr="00A41D25" w:rsidRDefault="0043532A" w:rsidP="00A41D25">
      <w:pPr>
        <w:rPr>
          <w:rFonts w:ascii="Verdana" w:hAnsi="Verdana" w:cs="Verdana"/>
          <w:color w:val="000000"/>
          <w:sz w:val="24"/>
          <w:szCs w:val="24"/>
          <w:shd w:val="clear" w:color="auto" w:fill="FAFAFA"/>
        </w:rPr>
      </w:pP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15 Temmuz Demokrasi Günü Şehitleri İl</w:t>
      </w:r>
      <w:r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e İlgisi Kısa Şiirlerden Oluşan Skeç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 xml:space="preserve">Sunucu  </w:t>
      </w:r>
    </w:p>
    <w:p w:rsidR="0043532A" w:rsidRDefault="0043532A">
      <w:pPr>
        <w:rPr>
          <w:rFonts w:ascii="Verdana" w:hAnsi="Verdana" w:cs="Verdana"/>
          <w:color w:val="000000"/>
          <w:sz w:val="24"/>
          <w:szCs w:val="24"/>
          <w:shd w:val="clear" w:color="auto" w:fill="FAFAFA"/>
        </w:rPr>
      </w:pP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81 vilayetin her birinden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Vatan sevdalısı gönülden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Allah nidaları yükseliyordu dillerden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Kurşun yağıyordu göklerden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O gece, 15 temmuz gecesiydi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Analar gitme evlat diyemedi,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Meydanlar mahşer yeri idi,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241 can şehitlik mertebesine erdi.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İşte şehitlerimizden bazıları</w:t>
      </w:r>
    </w:p>
    <w:p w:rsidR="0043532A" w:rsidRPr="00A41D25" w:rsidRDefault="0043532A">
      <w:pPr>
        <w:rPr>
          <w:rFonts w:ascii="Verdana" w:hAnsi="Verdana" w:cs="Verdana"/>
          <w:color w:val="000000"/>
          <w:sz w:val="24"/>
          <w:szCs w:val="24"/>
          <w:shd w:val="clear" w:color="auto" w:fill="FAFAFA"/>
        </w:rPr>
      </w:pP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1. Öğrenci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Ömer Halis DEMİR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O idi darbeye ilk kurşunu sıkan.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Helalliğini alıp şahadete koşan.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O bizim için büyük kahraman.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Adını yaşatacağız her zaman.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2. Öğrenci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Reklamcı Erol OLCAK ve oğlu,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Dur demeliydi, koştu köprüye,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Oğluyla beraber yürüdü ölüme,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Hain kurşunlar dizilmişti köprüye,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Daha 16 yaşında yumdu gözlerini,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Baba oğul birlikte yürüdü şehitliğe.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3. Öğrenci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Halil İbrahim YILDIRIM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15 Temmuzun en genç şehidi,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Daha 15 yaşında idi,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Şanlıurfa'nın küçük yiğidi,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Adını taşıdığı peygamber gibi,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Ateşe attılar küçük bedenini,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Gül oldu ateşler, şehit oldu İbrahim.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4. Öğrenci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Halil KANTARCI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"Ölürsem beni böyle hatırlayın" dedi.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Eşine dostuna haber gönderdi.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Boğaziçi Köprüsü'nde aldı yerini,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Darbeci kurşunlar deldi bedenini.</w:t>
      </w:r>
    </w:p>
    <w:p w:rsidR="0043532A" w:rsidRDefault="0043532A">
      <w:pPr>
        <w:rPr>
          <w:rFonts w:ascii="Verdana" w:hAnsi="Verdana" w:cs="Verdana"/>
          <w:color w:val="000000"/>
          <w:sz w:val="24"/>
          <w:szCs w:val="24"/>
          <w:shd w:val="clear" w:color="auto" w:fill="FAFAFA"/>
        </w:rPr>
      </w:pP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5. Öğrenci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Yıldız GÜRSOY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Yozgat Sarıkaya'dan kadın şehidimiz,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O içimizde ki kadın yiğidimiz.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Şarapnel parçası deldi yüreğini,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Şehitliğe boyadı kanlı geceyi.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 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Sunucu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Ruhunuz şad olsun şehitlerim,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Yolunuz gül olsun, güle güle gidin...</w:t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</w:rPr>
        <w:br/>
      </w:r>
      <w:r w:rsidRPr="00A41D25">
        <w:rPr>
          <w:rFonts w:ascii="Verdana" w:hAnsi="Verdana" w:cs="Verdana"/>
          <w:color w:val="000000"/>
          <w:sz w:val="24"/>
          <w:szCs w:val="24"/>
          <w:shd w:val="clear" w:color="auto" w:fill="FAFAFA"/>
        </w:rPr>
        <w:t>Hazırlayan-Didem KÖSE</w:t>
      </w:r>
    </w:p>
    <w:p w:rsidR="0043532A" w:rsidRDefault="0043532A">
      <w:pPr>
        <w:rPr>
          <w:rFonts w:ascii="Verdana" w:hAnsi="Verdana" w:cs="Verdana"/>
          <w:color w:val="000000"/>
          <w:sz w:val="24"/>
          <w:szCs w:val="24"/>
          <w:shd w:val="clear" w:color="auto" w:fill="FAFAFA"/>
        </w:rPr>
      </w:pPr>
    </w:p>
    <w:bookmarkStart w:id="0" w:name="_GoBack"/>
    <w:bookmarkEnd w:id="0"/>
    <w:p w:rsidR="0043532A" w:rsidRPr="00A41D25" w:rsidRDefault="0043532A">
      <w:pPr>
        <w:rPr>
          <w:sz w:val="24"/>
          <w:szCs w:val="24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40FC4">
        <w:rPr>
          <w:rStyle w:val="Hyperlink"/>
        </w:rPr>
        <w:t>www.sorubak.com</w:t>
      </w:r>
      <w:r>
        <w:fldChar w:fldCharType="end"/>
      </w:r>
      <w:r>
        <w:t xml:space="preserve"> </w:t>
      </w:r>
    </w:p>
    <w:sectPr w:rsidR="0043532A" w:rsidRPr="00A41D25" w:rsidSect="004967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15E"/>
    <w:rsid w:val="00424C75"/>
    <w:rsid w:val="0043532A"/>
    <w:rsid w:val="00496794"/>
    <w:rsid w:val="006111FD"/>
    <w:rsid w:val="0067215E"/>
    <w:rsid w:val="00731AF9"/>
    <w:rsid w:val="00740FC4"/>
    <w:rsid w:val="00A41D25"/>
    <w:rsid w:val="00B12E24"/>
    <w:rsid w:val="00FF7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7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A41D25"/>
  </w:style>
  <w:style w:type="character" w:styleId="Hyperlink">
    <w:name w:val="Hyperlink"/>
    <w:basedOn w:val="DefaultParagraphFont"/>
    <w:uiPriority w:val="99"/>
    <w:rsid w:val="00424C7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209</Words>
  <Characters>1194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EMİN</dc:creator>
  <cp:keywords/>
  <dc:description/>
  <cp:lastModifiedBy>edanur</cp:lastModifiedBy>
  <cp:revision>5</cp:revision>
  <dcterms:created xsi:type="dcterms:W3CDTF">2016-09-19T13:40:00Z</dcterms:created>
  <dcterms:modified xsi:type="dcterms:W3CDTF">2016-09-19T19:31:00Z</dcterms:modified>
</cp:coreProperties>
</file>